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>
            <w:r>
              <w:t>Приложение 10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94315E">
            <w:r>
              <w:t xml:space="preserve">от  </w:t>
            </w:r>
            <w:r w:rsidR="0094315E">
              <w:t>30.07.2020</w:t>
            </w:r>
            <w:r w:rsidR="00696A76" w:rsidRPr="0094315E">
              <w:t xml:space="preserve"> </w:t>
            </w:r>
            <w:r>
              <w:t xml:space="preserve">№ </w:t>
            </w:r>
            <w:r w:rsidR="0094315E">
              <w:t>72-570</w:t>
            </w:r>
            <w:r>
              <w:t xml:space="preserve">     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</w:tr>
      <w:tr w:rsidR="001701CC" w:rsidTr="001701CC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тыс. руб.</w:t>
            </w:r>
          </w:p>
        </w:tc>
      </w:tr>
      <w:tr w:rsidR="001701CC" w:rsidTr="001701CC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2022 год</w:t>
            </w:r>
          </w:p>
        </w:tc>
      </w:tr>
      <w:tr w:rsidR="001701CC" w:rsidTr="001701CC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1CC" w:rsidRDefault="001701CC" w:rsidP="002465DD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/>
        </w:tc>
      </w:tr>
    </w:tbl>
    <w:p w:rsidR="001701CC" w:rsidRPr="001701CC" w:rsidRDefault="001701C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701CC" w:rsidTr="001701C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1CC" w:rsidRDefault="001701CC" w:rsidP="002465DD">
            <w:pPr>
              <w:jc w:val="center"/>
            </w:pPr>
            <w:r>
              <w:t>5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701CC" w:rsidRDefault="001701CC" w:rsidP="002465DD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84 933,7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7 252 400,0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2 560 000,0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7 252 400,0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2 560 000,0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-7 252 400,0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-2 560 000,0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-7 252 400,0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-2 560 000,0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1701CC" w:rsidRDefault="001701CC" w:rsidP="002465DD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-900 000,0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701CC" w:rsidRDefault="001701CC" w:rsidP="002465DD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701CC" w:rsidRDefault="001701CC" w:rsidP="002465DD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84 933,7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701CC" w:rsidRDefault="001701CC" w:rsidP="002465DD">
            <w:pPr>
              <w:jc w:val="right"/>
            </w:pPr>
            <w:r>
              <w:t> </w:t>
            </w:r>
          </w:p>
        </w:tc>
      </w:tr>
      <w:tr w:rsidR="001701CC" w:rsidTr="001701C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</w:tr>
      <w:tr w:rsidR="001701CC" w:rsidTr="001701C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1CC" w:rsidRDefault="001701CC" w:rsidP="002465DD"/>
        </w:tc>
      </w:tr>
    </w:tbl>
    <w:p w:rsidR="00E2598B" w:rsidRPr="001701CC" w:rsidRDefault="00E2598B" w:rsidP="001701CC"/>
    <w:sectPr w:rsidR="00E2598B" w:rsidRPr="001701CC" w:rsidSect="001701C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C1B" w:rsidRDefault="00C15C1B" w:rsidP="001701CC">
      <w:r>
        <w:separator/>
      </w:r>
    </w:p>
  </w:endnote>
  <w:endnote w:type="continuationSeparator" w:id="0">
    <w:p w:rsidR="00C15C1B" w:rsidRDefault="00C15C1B" w:rsidP="00170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C1B" w:rsidRDefault="00C15C1B" w:rsidP="001701CC">
      <w:r>
        <w:separator/>
      </w:r>
    </w:p>
  </w:footnote>
  <w:footnote w:type="continuationSeparator" w:id="0">
    <w:p w:rsidR="00C15C1B" w:rsidRDefault="00C15C1B" w:rsidP="001701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1CC" w:rsidRDefault="00C54DB1" w:rsidP="00377C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01C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01CC" w:rsidRDefault="001701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1CC" w:rsidRDefault="00C54DB1" w:rsidP="00377C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01C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315E">
      <w:rPr>
        <w:rStyle w:val="a7"/>
        <w:noProof/>
      </w:rPr>
      <w:t>2</w:t>
    </w:r>
    <w:r>
      <w:rPr>
        <w:rStyle w:val="a7"/>
      </w:rPr>
      <w:fldChar w:fldCharType="end"/>
    </w:r>
  </w:p>
  <w:p w:rsidR="001701CC" w:rsidRDefault="001701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701CC"/>
    <w:rsid w:val="001701CC"/>
    <w:rsid w:val="002C3F39"/>
    <w:rsid w:val="003F1B82"/>
    <w:rsid w:val="006808C6"/>
    <w:rsid w:val="00696A76"/>
    <w:rsid w:val="006E192E"/>
    <w:rsid w:val="008E4D1A"/>
    <w:rsid w:val="0094315E"/>
    <w:rsid w:val="00A07122"/>
    <w:rsid w:val="00A24CAF"/>
    <w:rsid w:val="00B912FD"/>
    <w:rsid w:val="00C15C1B"/>
    <w:rsid w:val="00C54DB1"/>
    <w:rsid w:val="00E2598B"/>
    <w:rsid w:val="00E6117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01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01CC"/>
  </w:style>
  <w:style w:type="paragraph" w:styleId="a5">
    <w:name w:val="footer"/>
    <w:basedOn w:val="a"/>
    <w:link w:val="a6"/>
    <w:uiPriority w:val="99"/>
    <w:semiHidden/>
    <w:unhideWhenUsed/>
    <w:rsid w:val="001701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01CC"/>
  </w:style>
  <w:style w:type="character" w:styleId="a7">
    <w:name w:val="page number"/>
    <w:basedOn w:val="a0"/>
    <w:uiPriority w:val="99"/>
    <w:semiHidden/>
    <w:unhideWhenUsed/>
    <w:rsid w:val="001701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DannikEN</cp:lastModifiedBy>
  <cp:revision>5</cp:revision>
  <cp:lastPrinted>2020-07-15T06:29:00Z</cp:lastPrinted>
  <dcterms:created xsi:type="dcterms:W3CDTF">2020-07-15T06:27:00Z</dcterms:created>
  <dcterms:modified xsi:type="dcterms:W3CDTF">2020-07-30T11:56:00Z</dcterms:modified>
</cp:coreProperties>
</file>